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AAE71" w14:textId="77777777" w:rsidR="00211552" w:rsidRDefault="00211552" w:rsidP="00211552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FERYMAN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14:paraId="0D92F680" w14:textId="77777777" w:rsidR="00211552" w:rsidRDefault="00211552" w:rsidP="00211552">
      <w:pPr>
        <w:ind w:right="946"/>
        <w:rPr>
          <w:rFonts w:ascii="Times New Roman" w:hAnsi="Times New Roman" w:cs="Times New Roman"/>
          <w:sz w:val="24"/>
          <w:szCs w:val="24"/>
        </w:rPr>
      </w:pPr>
    </w:p>
    <w:p w14:paraId="5A0750FC" w14:textId="77777777" w:rsidR="00211552" w:rsidRDefault="00211552" w:rsidP="00211552">
      <w:pPr>
        <w:ind w:right="946"/>
        <w:rPr>
          <w:rFonts w:ascii="Times New Roman" w:hAnsi="Times New Roman" w:cs="Times New Roman"/>
          <w:sz w:val="24"/>
          <w:szCs w:val="24"/>
        </w:rPr>
      </w:pPr>
    </w:p>
    <w:p w14:paraId="65BAAE22" w14:textId="77777777" w:rsidR="00211552" w:rsidRDefault="00211552" w:rsidP="00211552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to take and provide sea and </w:t>
      </w:r>
      <w:proofErr w:type="gramStart"/>
      <w:r>
        <w:rPr>
          <w:rFonts w:ascii="Times New Roman" w:hAnsi="Times New Roman" w:cs="Times New Roman"/>
          <w:sz w:val="24"/>
          <w:szCs w:val="24"/>
        </w:rPr>
        <w:t>fresh water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fish for </w:t>
      </w:r>
    </w:p>
    <w:p w14:paraId="45B73F58" w14:textId="77777777" w:rsidR="00211552" w:rsidRDefault="00211552" w:rsidP="00211552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Household and carriage for the same.  (C.P.R. 1422-29 p.47)</w:t>
      </w:r>
    </w:p>
    <w:p w14:paraId="2205E983" w14:textId="77777777" w:rsidR="00211552" w:rsidRDefault="00211552" w:rsidP="00211552">
      <w:pPr>
        <w:ind w:right="946"/>
        <w:rPr>
          <w:rFonts w:ascii="Times New Roman" w:hAnsi="Times New Roman" w:cs="Times New Roman"/>
          <w:sz w:val="24"/>
          <w:szCs w:val="24"/>
        </w:rPr>
      </w:pPr>
    </w:p>
    <w:p w14:paraId="57DC188F" w14:textId="77777777" w:rsidR="00211552" w:rsidRDefault="00211552" w:rsidP="00211552">
      <w:pPr>
        <w:ind w:right="946"/>
        <w:rPr>
          <w:rFonts w:ascii="Times New Roman" w:hAnsi="Times New Roman" w:cs="Times New Roman"/>
          <w:sz w:val="24"/>
          <w:szCs w:val="24"/>
        </w:rPr>
      </w:pPr>
    </w:p>
    <w:p w14:paraId="31A71B37" w14:textId="77777777" w:rsidR="00211552" w:rsidRDefault="00211552" w:rsidP="00211552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2021</w:t>
      </w:r>
    </w:p>
    <w:p w14:paraId="4EBB67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BAD06" w14:textId="77777777" w:rsidR="00211552" w:rsidRDefault="00211552" w:rsidP="009139A6">
      <w:r>
        <w:separator/>
      </w:r>
    </w:p>
  </w:endnote>
  <w:endnote w:type="continuationSeparator" w:id="0">
    <w:p w14:paraId="3215955D" w14:textId="77777777" w:rsidR="00211552" w:rsidRDefault="002115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CE0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3E0E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711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FA41B" w14:textId="77777777" w:rsidR="00211552" w:rsidRDefault="00211552" w:rsidP="009139A6">
      <w:r>
        <w:separator/>
      </w:r>
    </w:p>
  </w:footnote>
  <w:footnote w:type="continuationSeparator" w:id="0">
    <w:p w14:paraId="7BE1637F" w14:textId="77777777" w:rsidR="00211552" w:rsidRDefault="002115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19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447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190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552"/>
    <w:rsid w:val="000666E0"/>
    <w:rsid w:val="00211552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C347F"/>
  <w15:chartTrackingRefBased/>
  <w15:docId w15:val="{D0069FD5-326C-4682-90DC-706D1BDF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55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2021-03-10T17:26:00Z</dcterms:created>
  <dcterms:modified xsi:type="dcterms:W3CDTF">2021-03-10T17:27:00Z</dcterms:modified>
</cp:coreProperties>
</file>